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B3539" w14:textId="77777777" w:rsidR="009E4B0B" w:rsidRDefault="009E4B0B" w:rsidP="009E4B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DALYNGRUGGE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6F5A924" w14:textId="77777777" w:rsidR="009E4B0B" w:rsidRDefault="009E4B0B" w:rsidP="009E4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66B753" w14:textId="77777777" w:rsidR="009E4B0B" w:rsidRDefault="009E4B0B" w:rsidP="009E4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3BE8C" w14:textId="77777777" w:rsidR="009E4B0B" w:rsidRDefault="009E4B0B" w:rsidP="009E4B0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Dec.1406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Grandpont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301E111" w14:textId="77777777" w:rsidR="009E4B0B" w:rsidRDefault="009E4B0B" w:rsidP="009E4B0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Berkshire, into lands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A242BB5" w14:textId="77777777" w:rsidR="009E4B0B" w:rsidRDefault="009E4B0B" w:rsidP="009E4B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19-36)</w:t>
      </w:r>
    </w:p>
    <w:p w14:paraId="18AD9320" w14:textId="77777777" w:rsidR="009E4B0B" w:rsidRDefault="009E4B0B" w:rsidP="009E4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1FA55" w14:textId="77777777" w:rsidR="009E4B0B" w:rsidRDefault="009E4B0B" w:rsidP="009E4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1D6233" w14:textId="77777777" w:rsidR="009E4B0B" w:rsidRPr="00D02966" w:rsidRDefault="009E4B0B" w:rsidP="009E4B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725DB6D4" w14:textId="654D17C4" w:rsidR="00BA00AB" w:rsidRPr="009E4B0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E4B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EDA6A" w14:textId="77777777" w:rsidR="009E4B0B" w:rsidRDefault="009E4B0B" w:rsidP="009139A6">
      <w:r>
        <w:separator/>
      </w:r>
    </w:p>
  </w:endnote>
  <w:endnote w:type="continuationSeparator" w:id="0">
    <w:p w14:paraId="5C5258C2" w14:textId="77777777" w:rsidR="009E4B0B" w:rsidRDefault="009E4B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900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492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BA5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BD0DD" w14:textId="77777777" w:rsidR="009E4B0B" w:rsidRDefault="009E4B0B" w:rsidP="009139A6">
      <w:r>
        <w:separator/>
      </w:r>
    </w:p>
  </w:footnote>
  <w:footnote w:type="continuationSeparator" w:id="0">
    <w:p w14:paraId="6104B45F" w14:textId="77777777" w:rsidR="009E4B0B" w:rsidRDefault="009E4B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1C1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5E6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6EC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B0B"/>
    <w:rsid w:val="000666E0"/>
    <w:rsid w:val="002510B7"/>
    <w:rsid w:val="005A0D16"/>
    <w:rsid w:val="005C130B"/>
    <w:rsid w:val="00826F5C"/>
    <w:rsid w:val="009139A6"/>
    <w:rsid w:val="009448BB"/>
    <w:rsid w:val="009E4B0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48E62"/>
  <w15:chartTrackingRefBased/>
  <w15:docId w15:val="{8926BB57-0441-4BBD-B7A2-D09C3D22A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2021-03-17T17:03:00Z</dcterms:created>
  <dcterms:modified xsi:type="dcterms:W3CDTF">2021-03-17T17:27:00Z</dcterms:modified>
</cp:coreProperties>
</file>